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9E599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07143/026-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9E5995" w:rsidRPr="009E599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9E5995" w:rsidRPr="009E5995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9E5995" w:rsidRPr="009E5995">
          <w:rPr>
            <w:rStyle w:val="aa"/>
          </w:rPr>
          <w:t xml:space="preserve"> 6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9E5995" w:rsidRPr="009E5995">
          <w:rPr>
            <w:u w:val="single"/>
          </w:rPr>
          <w:t xml:space="preserve"> 07143/026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9E5995" w:rsidRPr="009E5995">
          <w:rPr>
            <w:rStyle w:val="aa"/>
          </w:rPr>
          <w:t xml:space="preserve"> Старшая </w:t>
        </w:r>
        <w:r w:rsidR="009E5995" w:rsidRPr="009E5995">
          <w:rPr>
            <w:u w:val="single"/>
          </w:rPr>
          <w:t xml:space="preserve">медицинская сестра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9E5995" w:rsidRPr="009E5995">
          <w:rPr>
            <w:rStyle w:val="aa"/>
          </w:rPr>
          <w:t xml:space="preserve"> 24038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9E5995" w:rsidRPr="009E599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D400CA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D400CA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D400CA" w:rsidP="005859B9">
      <w:fldSimple w:instr=" DOCVARIABLE operac \* MERGEFORMAT ">
        <w:r w:rsidR="009E5995" w:rsidRPr="009E5995">
          <w:t xml:space="preserve"> Руководство работой младшего и среднего медицинского персонала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A771D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7F4EE0">
              <w:rPr>
                <w:sz w:val="18"/>
                <w:szCs w:val="18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7F4EE0"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7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A724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7F4EE0"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A724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A724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0A7248" w:rsidRPr="000A7248">
          <w:rPr>
            <w:bCs/>
          </w:rPr>
          <w:t>-</w:t>
        </w:r>
        <w:r w:rsidR="000A7248" w:rsidRPr="000A7248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0A7248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9E599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07143/026-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D400CA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D400CA" w:rsidRPr="00310C71">
            <w:rPr>
              <w:rStyle w:val="ad"/>
              <w:sz w:val="20"/>
              <w:szCs w:val="20"/>
            </w:rPr>
            <w:fldChar w:fldCharType="separate"/>
          </w:r>
          <w:r w:rsidR="009E5995">
            <w:rPr>
              <w:rStyle w:val="ad"/>
              <w:noProof/>
              <w:sz w:val="20"/>
              <w:szCs w:val="20"/>
            </w:rPr>
            <w:t>1</w:t>
          </w:r>
          <w:r w:rsidR="00D400CA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E5995" w:rsidRPr="009E5995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 1 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4B9067759BF04232B05028051B1406FD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6- ТЖ "/>
    <w:docVar w:name="num_form" w:val="2"/>
    <w:docVar w:name="oborud" w:val=" ПЭВМ "/>
    <w:docVar w:name="operac" w:val=" Руководство работой младшего и среднего медицинского персонала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1D2600001D14D118ADCD262A0A2B91C"/>
    <w:docVar w:name="rm_id" w:val="207"/>
    <w:docVar w:name="rm_name" w:val=" Старшая медицинская сестра "/>
    <w:docVar w:name="rm_number" w:val=" 07143/026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46815"/>
    <w:rsid w:val="0005566C"/>
    <w:rsid w:val="000A7248"/>
    <w:rsid w:val="000C710C"/>
    <w:rsid w:val="000D1F5B"/>
    <w:rsid w:val="000E4F42"/>
    <w:rsid w:val="000E6B88"/>
    <w:rsid w:val="000F756D"/>
    <w:rsid w:val="001018F1"/>
    <w:rsid w:val="00110025"/>
    <w:rsid w:val="001429B1"/>
    <w:rsid w:val="00153158"/>
    <w:rsid w:val="001607C8"/>
    <w:rsid w:val="00172F33"/>
    <w:rsid w:val="001B15A6"/>
    <w:rsid w:val="001E770F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3C336F"/>
    <w:rsid w:val="0040104A"/>
    <w:rsid w:val="00402CAC"/>
    <w:rsid w:val="00444410"/>
    <w:rsid w:val="00444975"/>
    <w:rsid w:val="00454085"/>
    <w:rsid w:val="004A47AD"/>
    <w:rsid w:val="004C4DB2"/>
    <w:rsid w:val="004D2EF1"/>
    <w:rsid w:val="005051EA"/>
    <w:rsid w:val="00535893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E12AC"/>
    <w:rsid w:val="007F2C47"/>
    <w:rsid w:val="007F4EE0"/>
    <w:rsid w:val="007F5B1D"/>
    <w:rsid w:val="00803C76"/>
    <w:rsid w:val="008412E7"/>
    <w:rsid w:val="0084454D"/>
    <w:rsid w:val="00851D05"/>
    <w:rsid w:val="00883461"/>
    <w:rsid w:val="008D5F6D"/>
    <w:rsid w:val="008E65AD"/>
    <w:rsid w:val="008E68DE"/>
    <w:rsid w:val="0090588D"/>
    <w:rsid w:val="00915AF4"/>
    <w:rsid w:val="0092778A"/>
    <w:rsid w:val="00967790"/>
    <w:rsid w:val="009966A1"/>
    <w:rsid w:val="009B7247"/>
    <w:rsid w:val="009E4111"/>
    <w:rsid w:val="009E5995"/>
    <w:rsid w:val="00A12349"/>
    <w:rsid w:val="00A771D1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03C25"/>
    <w:rsid w:val="00C20ED7"/>
    <w:rsid w:val="00C3083C"/>
    <w:rsid w:val="00C42395"/>
    <w:rsid w:val="00C54BE8"/>
    <w:rsid w:val="00CE3307"/>
    <w:rsid w:val="00D355DB"/>
    <w:rsid w:val="00D400CA"/>
    <w:rsid w:val="00D57F96"/>
    <w:rsid w:val="00D76DF8"/>
    <w:rsid w:val="00DB5302"/>
    <w:rsid w:val="00DD6B1F"/>
    <w:rsid w:val="00DF0E86"/>
    <w:rsid w:val="00E10E14"/>
    <w:rsid w:val="00E124F4"/>
    <w:rsid w:val="00E1569E"/>
    <w:rsid w:val="00E36337"/>
    <w:rsid w:val="00E41539"/>
    <w:rsid w:val="00E50848"/>
    <w:rsid w:val="00EB72AD"/>
    <w:rsid w:val="00EC37A1"/>
    <w:rsid w:val="00EF3DC4"/>
    <w:rsid w:val="00F57FF3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2016-10-17T11:40:00Z</dcterms:created>
  <dcterms:modified xsi:type="dcterms:W3CDTF">2016-10-18T09:20:00Z</dcterms:modified>
</cp:coreProperties>
</file>